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F7A0A" w14:textId="72F6D9C2" w:rsidR="00876C45" w:rsidRPr="00B77C63" w:rsidRDefault="00876C45">
      <w:pPr>
        <w:rPr>
          <w:rFonts w:cs="Arial"/>
          <w:color w:val="000000"/>
          <w:szCs w:val="24"/>
          <w:lang w:val="de-DE"/>
        </w:rPr>
        <w:sectPr w:rsidR="00876C45" w:rsidRPr="00B77C63" w:rsidSect="00F77A5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2410" w:right="1134" w:bottom="851" w:left="1418" w:header="708" w:footer="604" w:gutter="0"/>
          <w:cols w:space="708"/>
          <w:titlePg/>
          <w:docGrid w:linePitch="326"/>
        </w:sectPr>
      </w:pPr>
    </w:p>
    <w:p w14:paraId="576CA7AC" w14:textId="424FD204" w:rsidR="00A5147A" w:rsidRDefault="00A5147A" w:rsidP="00A5147A"/>
    <w:p w14:paraId="01DB1CED" w14:textId="77777777" w:rsidR="004A7E7F" w:rsidRPr="00AC05C9" w:rsidRDefault="004A7E7F" w:rsidP="000D54E7">
      <w:pPr>
        <w:rPr>
          <w:rFonts w:ascii="Calibri" w:hAnsi="Calibri" w:cs="Calibri"/>
          <w:sz w:val="22"/>
        </w:rPr>
      </w:pPr>
    </w:p>
    <w:p w14:paraId="40A56EA7" w14:textId="55E4B1EA" w:rsidR="004A7E7F" w:rsidRPr="00AC05C9" w:rsidRDefault="00B94B20" w:rsidP="00AC05C9">
      <w:pPr>
        <w:jc w:val="right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miasto, 00</w:t>
      </w:r>
      <w:r w:rsidR="00AC05C9" w:rsidRPr="00AC05C9">
        <w:rPr>
          <w:rFonts w:ascii="Calibri" w:hAnsi="Calibri" w:cs="Calibri"/>
          <w:sz w:val="22"/>
        </w:rPr>
        <w:t>.0</w:t>
      </w:r>
      <w:r>
        <w:rPr>
          <w:rFonts w:ascii="Calibri" w:hAnsi="Calibri" w:cs="Calibri"/>
          <w:sz w:val="22"/>
        </w:rPr>
        <w:t>0</w:t>
      </w:r>
      <w:r w:rsidR="00AC05C9" w:rsidRPr="00AC05C9">
        <w:rPr>
          <w:rFonts w:ascii="Calibri" w:hAnsi="Calibri" w:cs="Calibri"/>
          <w:sz w:val="22"/>
        </w:rPr>
        <w:t>.2025r.</w:t>
      </w:r>
    </w:p>
    <w:p w14:paraId="0F91F000" w14:textId="77777777" w:rsidR="004A7E7F" w:rsidRPr="00AC05C9" w:rsidRDefault="004A7E7F" w:rsidP="000D54E7">
      <w:pPr>
        <w:rPr>
          <w:rFonts w:ascii="Calibri" w:hAnsi="Calibri" w:cs="Calibri"/>
          <w:sz w:val="22"/>
        </w:rPr>
      </w:pPr>
    </w:p>
    <w:p w14:paraId="58F430BD" w14:textId="77777777" w:rsidR="00AC05C9" w:rsidRPr="00AC05C9" w:rsidRDefault="00AC05C9" w:rsidP="00AC05C9">
      <w:pPr>
        <w:rPr>
          <w:rFonts w:ascii="Calibri" w:hAnsi="Calibri" w:cs="Calibri"/>
          <w:sz w:val="22"/>
        </w:rPr>
      </w:pPr>
    </w:p>
    <w:p w14:paraId="2AFE9755" w14:textId="4A026838" w:rsidR="00AC05C9" w:rsidRDefault="00AC05C9" w:rsidP="00AC05C9">
      <w:pPr>
        <w:jc w:val="center"/>
        <w:rPr>
          <w:rFonts w:ascii="Calibri" w:hAnsi="Calibri" w:cs="Calibri"/>
          <w:sz w:val="22"/>
        </w:rPr>
      </w:pPr>
      <w:r w:rsidRPr="00AC05C9">
        <w:rPr>
          <w:rFonts w:ascii="Calibri" w:hAnsi="Calibri" w:cs="Calibri"/>
          <w:sz w:val="22"/>
        </w:rPr>
        <w:t>PROTOKÓŁ ODBIORU USŁUGI</w:t>
      </w:r>
    </w:p>
    <w:p w14:paraId="5964F672" w14:textId="77777777" w:rsidR="00AC05C9" w:rsidRPr="00AC05C9" w:rsidRDefault="00AC05C9" w:rsidP="00AC05C9">
      <w:pPr>
        <w:jc w:val="center"/>
        <w:rPr>
          <w:rFonts w:ascii="Calibri" w:hAnsi="Calibri" w:cs="Calibri"/>
          <w:sz w:val="22"/>
        </w:rPr>
      </w:pPr>
    </w:p>
    <w:p w14:paraId="04005519" w14:textId="3AA22791" w:rsidR="00AC05C9" w:rsidRDefault="00AC05C9" w:rsidP="00AC05C9">
      <w:pPr>
        <w:rPr>
          <w:rFonts w:ascii="Calibri" w:hAnsi="Calibri" w:cs="Calibri"/>
          <w:sz w:val="22"/>
        </w:rPr>
      </w:pPr>
      <w:r w:rsidRPr="00AC05C9">
        <w:rPr>
          <w:rFonts w:ascii="Calibri" w:hAnsi="Calibri" w:cs="Calibri"/>
          <w:sz w:val="22"/>
        </w:rPr>
        <w:t xml:space="preserve">Miejsce realizacji: Terminal Paliw w </w:t>
      </w:r>
    </w:p>
    <w:p w14:paraId="2E053DBD" w14:textId="77777777" w:rsidR="00AC05C9" w:rsidRPr="00AC05C9" w:rsidRDefault="00AC05C9" w:rsidP="00AC05C9">
      <w:pPr>
        <w:rPr>
          <w:rFonts w:ascii="Calibri" w:hAnsi="Calibri" w:cs="Calibri"/>
          <w:sz w:val="22"/>
        </w:rPr>
      </w:pPr>
    </w:p>
    <w:p w14:paraId="1BCD62EC" w14:textId="1A1E47F1" w:rsidR="00AC05C9" w:rsidRDefault="00AC05C9" w:rsidP="00AC05C9">
      <w:pPr>
        <w:rPr>
          <w:rFonts w:ascii="Calibri" w:hAnsi="Calibri" w:cs="Calibri"/>
          <w:sz w:val="22"/>
        </w:rPr>
      </w:pPr>
      <w:r w:rsidRPr="00AC05C9">
        <w:rPr>
          <w:rFonts w:ascii="Calibri" w:hAnsi="Calibri" w:cs="Calibri"/>
          <w:sz w:val="22"/>
        </w:rPr>
        <w:t>Zleceniodawca: ORLEN Centrum Serwisowe Sp. z o.o., ul. Wrocławska 58, 45-701 Opole, NIP 7542673302</w:t>
      </w:r>
    </w:p>
    <w:p w14:paraId="16BA9895" w14:textId="77777777" w:rsidR="00AC05C9" w:rsidRPr="00AC05C9" w:rsidRDefault="00AC05C9" w:rsidP="00AC05C9">
      <w:pPr>
        <w:rPr>
          <w:rFonts w:ascii="Calibri" w:hAnsi="Calibri" w:cs="Calibri"/>
          <w:sz w:val="22"/>
        </w:rPr>
      </w:pPr>
    </w:p>
    <w:p w14:paraId="3158AC1C" w14:textId="61134099" w:rsidR="00AC05C9" w:rsidRPr="00AC05C9" w:rsidRDefault="00B94B20" w:rsidP="00AC05C9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Zleceniobiorca: </w:t>
      </w:r>
    </w:p>
    <w:p w14:paraId="31CF86BD" w14:textId="77777777" w:rsidR="00AC05C9" w:rsidRPr="00AC05C9" w:rsidRDefault="00AC05C9" w:rsidP="00AC05C9">
      <w:pPr>
        <w:rPr>
          <w:rFonts w:ascii="Calibri" w:hAnsi="Calibri" w:cs="Calibri"/>
          <w:sz w:val="22"/>
        </w:rPr>
      </w:pPr>
    </w:p>
    <w:p w14:paraId="0170CEF7" w14:textId="77777777" w:rsidR="00AC05C9" w:rsidRPr="00AC05C9" w:rsidRDefault="00AC05C9" w:rsidP="00AC05C9">
      <w:pPr>
        <w:rPr>
          <w:rFonts w:ascii="Calibri" w:hAnsi="Calibri" w:cs="Calibri"/>
          <w:sz w:val="22"/>
        </w:rPr>
      </w:pPr>
    </w:p>
    <w:p w14:paraId="5FC08616" w14:textId="77777777" w:rsidR="00AC05C9" w:rsidRPr="00AC05C9" w:rsidRDefault="00AC05C9" w:rsidP="00AC05C9">
      <w:pPr>
        <w:rPr>
          <w:rFonts w:ascii="Calibri" w:hAnsi="Calibri" w:cs="Calibri"/>
          <w:sz w:val="22"/>
        </w:rPr>
      </w:pPr>
    </w:p>
    <w:p w14:paraId="77E4E836" w14:textId="73B47FD4" w:rsidR="00AC05C9" w:rsidRDefault="00AC05C9" w:rsidP="00AC05C9">
      <w:pPr>
        <w:rPr>
          <w:rFonts w:ascii="Calibri" w:hAnsi="Calibri" w:cs="Calibri"/>
          <w:sz w:val="22"/>
        </w:rPr>
      </w:pPr>
      <w:r w:rsidRPr="00AC05C9">
        <w:rPr>
          <w:rFonts w:ascii="Calibri" w:hAnsi="Calibri" w:cs="Calibri"/>
          <w:sz w:val="22"/>
        </w:rPr>
        <w:t xml:space="preserve">Zleceniodawca stwierdza, że Zleceniobiorca wykonał / </w:t>
      </w:r>
      <w:r w:rsidRPr="007A0A16">
        <w:rPr>
          <w:rFonts w:ascii="Calibri" w:hAnsi="Calibri" w:cs="Calibri"/>
          <w:sz w:val="22"/>
        </w:rPr>
        <w:t xml:space="preserve">nie wykonał </w:t>
      </w:r>
      <w:r w:rsidR="0080344C">
        <w:rPr>
          <w:rFonts w:ascii="Calibri" w:hAnsi="Calibri" w:cs="Calibri"/>
          <w:sz w:val="22"/>
        </w:rPr>
        <w:t>przedmiot Zamówienia zgodnie z </w:t>
      </w:r>
      <w:r w:rsidR="00B94B20">
        <w:rPr>
          <w:rFonts w:ascii="Calibri" w:hAnsi="Calibri" w:cs="Calibri"/>
          <w:sz w:val="22"/>
        </w:rPr>
        <w:t>warunkami</w:t>
      </w:r>
      <w:r w:rsidR="007A0A16">
        <w:rPr>
          <w:rFonts w:ascii="Calibri" w:hAnsi="Calibri" w:cs="Calibri"/>
          <w:sz w:val="22"/>
        </w:rPr>
        <w:t xml:space="preserve"> Umowy nr………. oraz</w:t>
      </w:r>
      <w:r w:rsidR="00B94B20">
        <w:rPr>
          <w:rFonts w:ascii="Calibri" w:hAnsi="Calibri" w:cs="Calibri"/>
          <w:sz w:val="22"/>
        </w:rPr>
        <w:t xml:space="preserve"> Zamówienia</w:t>
      </w:r>
      <w:r w:rsidR="007A0A16">
        <w:rPr>
          <w:rFonts w:ascii="Calibri" w:hAnsi="Calibri" w:cs="Calibri"/>
          <w:sz w:val="22"/>
        </w:rPr>
        <w:t>/Zlecenia</w:t>
      </w:r>
      <w:r w:rsidR="00B94B20">
        <w:rPr>
          <w:rFonts w:ascii="Calibri" w:hAnsi="Calibri" w:cs="Calibri"/>
          <w:sz w:val="22"/>
        </w:rPr>
        <w:t xml:space="preserve"> nr ……………………..</w:t>
      </w:r>
      <w:r w:rsidRPr="00AC05C9">
        <w:rPr>
          <w:rFonts w:ascii="Calibri" w:hAnsi="Calibri" w:cs="Calibri"/>
          <w:sz w:val="22"/>
        </w:rPr>
        <w:t>,</w:t>
      </w:r>
    </w:p>
    <w:p w14:paraId="2F1C3267" w14:textId="77777777" w:rsidR="00AC05C9" w:rsidRPr="00AC05C9" w:rsidRDefault="00AC05C9" w:rsidP="00AC05C9">
      <w:pPr>
        <w:rPr>
          <w:rFonts w:ascii="Calibri" w:hAnsi="Calibri" w:cs="Calibri"/>
          <w:sz w:val="22"/>
        </w:rPr>
      </w:pPr>
    </w:p>
    <w:p w14:paraId="23AD4C57" w14:textId="67C65668" w:rsidR="00AC05C9" w:rsidRDefault="00AC05C9" w:rsidP="00AC05C9">
      <w:pPr>
        <w:rPr>
          <w:rFonts w:ascii="Calibri" w:hAnsi="Calibri" w:cs="Calibri"/>
          <w:sz w:val="22"/>
        </w:rPr>
      </w:pPr>
      <w:r w:rsidRPr="00AC05C9">
        <w:rPr>
          <w:rFonts w:ascii="Calibri" w:hAnsi="Calibri" w:cs="Calibri"/>
          <w:sz w:val="22"/>
        </w:rPr>
        <w:t>Termin realizacji:</w:t>
      </w:r>
    </w:p>
    <w:p w14:paraId="3EEDCE70" w14:textId="77777777" w:rsidR="00AC05C9" w:rsidRPr="00AC05C9" w:rsidRDefault="00AC05C9" w:rsidP="00AC05C9">
      <w:pPr>
        <w:rPr>
          <w:rFonts w:ascii="Calibri" w:hAnsi="Calibri" w:cs="Calibri"/>
          <w:sz w:val="22"/>
        </w:rPr>
      </w:pPr>
    </w:p>
    <w:p w14:paraId="4A566EA9" w14:textId="24086212" w:rsidR="00AC05C9" w:rsidRDefault="00AC05C9" w:rsidP="00AC05C9">
      <w:pPr>
        <w:rPr>
          <w:rFonts w:ascii="Calibri" w:hAnsi="Calibri" w:cs="Calibri"/>
          <w:sz w:val="22"/>
        </w:rPr>
      </w:pPr>
      <w:r w:rsidRPr="00AC05C9">
        <w:rPr>
          <w:rFonts w:ascii="Calibri" w:hAnsi="Calibri" w:cs="Calibri"/>
          <w:sz w:val="22"/>
        </w:rPr>
        <w:t xml:space="preserve">Koszt prac: </w:t>
      </w:r>
    </w:p>
    <w:p w14:paraId="08BA6DD4" w14:textId="77777777" w:rsidR="00AC05C9" w:rsidRPr="00AC05C9" w:rsidRDefault="00AC05C9" w:rsidP="00AC05C9">
      <w:pPr>
        <w:rPr>
          <w:rFonts w:ascii="Calibri" w:hAnsi="Calibri" w:cs="Calibri"/>
          <w:sz w:val="22"/>
        </w:rPr>
      </w:pPr>
    </w:p>
    <w:p w14:paraId="70E0270D" w14:textId="77777777" w:rsidR="00AC05C9" w:rsidRPr="00AC05C9" w:rsidRDefault="00AC05C9" w:rsidP="00AC05C9">
      <w:pPr>
        <w:rPr>
          <w:rFonts w:ascii="Calibri" w:hAnsi="Calibri" w:cs="Calibri"/>
          <w:sz w:val="22"/>
        </w:rPr>
      </w:pPr>
      <w:r w:rsidRPr="00AC05C9">
        <w:rPr>
          <w:rFonts w:ascii="Calibri" w:hAnsi="Calibri" w:cs="Calibri"/>
          <w:sz w:val="22"/>
        </w:rPr>
        <w:t xml:space="preserve">Uwagi:  </w:t>
      </w:r>
    </w:p>
    <w:p w14:paraId="62471FDF" w14:textId="77777777" w:rsidR="00AC05C9" w:rsidRPr="00AC05C9" w:rsidRDefault="00AC05C9" w:rsidP="00AC05C9">
      <w:pPr>
        <w:rPr>
          <w:rFonts w:ascii="Calibri" w:hAnsi="Calibri" w:cs="Calibri"/>
          <w:sz w:val="22"/>
        </w:rPr>
      </w:pPr>
    </w:p>
    <w:p w14:paraId="5D9E9B7B" w14:textId="77777777" w:rsidR="00AC05C9" w:rsidRPr="00AC05C9" w:rsidRDefault="00AC05C9" w:rsidP="00AC05C9">
      <w:pPr>
        <w:rPr>
          <w:rFonts w:ascii="Calibri" w:hAnsi="Calibri" w:cs="Calibri"/>
          <w:sz w:val="22"/>
        </w:rPr>
      </w:pPr>
      <w:r w:rsidRPr="00AC05C9">
        <w:rPr>
          <w:rFonts w:ascii="Calibri" w:hAnsi="Calibri" w:cs="Calibri"/>
          <w:sz w:val="22"/>
        </w:rPr>
        <w:t xml:space="preserve"> </w:t>
      </w:r>
    </w:p>
    <w:p w14:paraId="28BFA5FC" w14:textId="77777777" w:rsidR="00AC05C9" w:rsidRPr="00AC05C9" w:rsidRDefault="00AC05C9" w:rsidP="00AC05C9">
      <w:pPr>
        <w:rPr>
          <w:rFonts w:ascii="Calibri" w:hAnsi="Calibri" w:cs="Calibri"/>
          <w:sz w:val="22"/>
        </w:rPr>
      </w:pPr>
    </w:p>
    <w:p w14:paraId="5B4F8864" w14:textId="77777777" w:rsidR="00AC05C9" w:rsidRPr="00AC05C9" w:rsidRDefault="00AC05C9" w:rsidP="00AC05C9">
      <w:pPr>
        <w:rPr>
          <w:rFonts w:ascii="Calibri" w:hAnsi="Calibri" w:cs="Calibri"/>
          <w:sz w:val="22"/>
        </w:rPr>
      </w:pPr>
      <w:r w:rsidRPr="00AC05C9">
        <w:rPr>
          <w:rFonts w:ascii="Calibri" w:hAnsi="Calibri" w:cs="Calibri"/>
          <w:sz w:val="22"/>
        </w:rPr>
        <w:t xml:space="preserve"> </w:t>
      </w:r>
    </w:p>
    <w:p w14:paraId="153047FC" w14:textId="39310981" w:rsidR="00AC05C9" w:rsidRPr="00AC05C9" w:rsidRDefault="00AC05C9" w:rsidP="00AC05C9">
      <w:pPr>
        <w:rPr>
          <w:rFonts w:ascii="Calibri" w:hAnsi="Calibri" w:cs="Calibri"/>
          <w:sz w:val="22"/>
        </w:rPr>
      </w:pPr>
      <w:r w:rsidRPr="00AC05C9">
        <w:rPr>
          <w:rFonts w:ascii="Calibri" w:hAnsi="Calibri" w:cs="Calibri"/>
          <w:sz w:val="22"/>
        </w:rPr>
        <w:t>/przedstawiciel Zleceniodawcy</w:t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r>
        <w:rPr>
          <w:rFonts w:ascii="Calibri" w:hAnsi="Calibri" w:cs="Calibri"/>
          <w:sz w:val="22"/>
        </w:rPr>
        <w:tab/>
      </w:r>
      <w:r w:rsidRPr="00AC05C9">
        <w:rPr>
          <w:rFonts w:ascii="Calibri" w:hAnsi="Calibri" w:cs="Calibri"/>
          <w:sz w:val="22"/>
        </w:rPr>
        <w:t>/</w:t>
      </w:r>
      <w:r>
        <w:rPr>
          <w:rFonts w:ascii="Calibri" w:hAnsi="Calibri" w:cs="Calibri"/>
          <w:sz w:val="22"/>
        </w:rPr>
        <w:t xml:space="preserve"> </w:t>
      </w:r>
      <w:r w:rsidRPr="00AC05C9">
        <w:rPr>
          <w:rFonts w:ascii="Calibri" w:hAnsi="Calibri" w:cs="Calibri"/>
          <w:sz w:val="22"/>
        </w:rPr>
        <w:t>przedstawiciel Zleceniobiorcy</w:t>
      </w:r>
    </w:p>
    <w:p w14:paraId="63DA6509" w14:textId="77777777" w:rsidR="004A7E7F" w:rsidRPr="0057501E" w:rsidRDefault="004A7E7F" w:rsidP="000D54E7">
      <w:pPr>
        <w:rPr>
          <w:sz w:val="20"/>
        </w:rPr>
      </w:pPr>
    </w:p>
    <w:sectPr w:rsidR="004A7E7F" w:rsidRPr="0057501E" w:rsidSect="00F77A5D">
      <w:headerReference w:type="default" r:id="rId17"/>
      <w:type w:val="continuous"/>
      <w:pgSz w:w="11906" w:h="16838" w:code="9"/>
      <w:pgMar w:top="624" w:right="907" w:bottom="851" w:left="1134" w:header="709" w:footer="386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1272C" w14:textId="77777777" w:rsidR="004412F1" w:rsidRDefault="004412F1">
      <w:r>
        <w:separator/>
      </w:r>
    </w:p>
  </w:endnote>
  <w:endnote w:type="continuationSeparator" w:id="0">
    <w:p w14:paraId="7E40C750" w14:textId="77777777" w:rsidR="004412F1" w:rsidRDefault="00441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A8DE0" w14:textId="77777777" w:rsidR="00783C3C" w:rsidRDefault="00783C3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06231" w14:textId="77777777" w:rsidR="00783C3C" w:rsidRDefault="00783C3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E2285" w14:textId="77777777" w:rsidR="00F77A5D" w:rsidRPr="0057501E" w:rsidRDefault="00F77A5D" w:rsidP="00F77A5D">
    <w:pPr>
      <w:pStyle w:val="Stopka"/>
      <w:ind w:left="-284" w:right="-144"/>
      <w:rPr>
        <w:color w:val="676D6F"/>
        <w:sz w:val="16"/>
        <w:szCs w:val="16"/>
      </w:rPr>
    </w:pPr>
    <w:bookmarkStart w:id="0" w:name="_Hlk193981908"/>
    <w:r w:rsidRPr="0057501E">
      <w:rPr>
        <w:color w:val="676D6F"/>
        <w:sz w:val="16"/>
        <w:szCs w:val="16"/>
      </w:rPr>
      <w:t>_____________________________________________________________________________________________________________</w:t>
    </w:r>
    <w:r w:rsidRPr="0057501E">
      <w:rPr>
        <w:color w:val="676D6F"/>
        <w:sz w:val="16"/>
        <w:szCs w:val="16"/>
      </w:rPr>
      <w:br/>
    </w:r>
  </w:p>
  <w:tbl>
    <w:tblPr>
      <w:tblStyle w:val="Tabela-Siatka"/>
      <w:tblW w:w="9073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4253"/>
      <w:gridCol w:w="2835"/>
      <w:gridCol w:w="1985"/>
    </w:tblGrid>
    <w:tr w:rsidR="00F77A5D" w:rsidRPr="0002131F" w14:paraId="26B38282" w14:textId="77777777" w:rsidTr="00783C3C">
      <w:trPr>
        <w:trHeight w:val="575"/>
      </w:trPr>
      <w:tc>
        <w:tcPr>
          <w:tcW w:w="4253" w:type="dxa"/>
        </w:tcPr>
        <w:p w14:paraId="4579F2FB" w14:textId="348EFCBA" w:rsidR="008A4AE0" w:rsidRPr="001E2A98" w:rsidRDefault="008A4AE0" w:rsidP="00350A85">
          <w:pPr>
            <w:pStyle w:val="Stopka"/>
            <w:ind w:left="855"/>
            <w:rPr>
              <w:color w:val="676D6F"/>
              <w:sz w:val="16"/>
              <w:szCs w:val="16"/>
            </w:rPr>
          </w:pPr>
          <w:r w:rsidRPr="001E2A98">
            <w:rPr>
              <w:color w:val="676D6F"/>
              <w:sz w:val="16"/>
              <w:szCs w:val="16"/>
            </w:rPr>
            <w:t xml:space="preserve">ORLEN </w:t>
          </w:r>
          <w:r w:rsidR="00DE64D4" w:rsidRPr="001E2A98">
            <w:rPr>
              <w:color w:val="676D6F"/>
              <w:sz w:val="16"/>
              <w:szCs w:val="16"/>
            </w:rPr>
            <w:t>Centrum Serwisowe</w:t>
          </w:r>
          <w:r w:rsidR="00350A85" w:rsidRPr="001E2A98">
            <w:rPr>
              <w:color w:val="676D6F"/>
              <w:sz w:val="16"/>
              <w:szCs w:val="16"/>
            </w:rPr>
            <w:t xml:space="preserve"> </w:t>
          </w:r>
          <w:r w:rsidR="00AE7C3A" w:rsidRPr="001E2A98">
            <w:rPr>
              <w:color w:val="676D6F"/>
              <w:sz w:val="16"/>
              <w:szCs w:val="16"/>
            </w:rPr>
            <w:t>Sp. z o.o.</w:t>
          </w:r>
        </w:p>
        <w:p w14:paraId="10B81A2A" w14:textId="16ED2F02" w:rsidR="002E78EC" w:rsidRPr="002E78EC" w:rsidRDefault="002E78EC" w:rsidP="002E78EC">
          <w:pPr>
            <w:pStyle w:val="Stopka"/>
            <w:ind w:left="855"/>
            <w:rPr>
              <w:color w:val="676D6F"/>
              <w:sz w:val="16"/>
              <w:szCs w:val="16"/>
            </w:rPr>
          </w:pPr>
          <w:r w:rsidRPr="002E78EC">
            <w:rPr>
              <w:color w:val="676D6F"/>
              <w:sz w:val="16"/>
              <w:szCs w:val="16"/>
            </w:rPr>
            <w:t xml:space="preserve">ul. </w:t>
          </w:r>
          <w:r w:rsidR="00351432">
            <w:rPr>
              <w:color w:val="676D6F"/>
              <w:sz w:val="16"/>
              <w:szCs w:val="16"/>
            </w:rPr>
            <w:t>Wrocławska 58</w:t>
          </w:r>
        </w:p>
        <w:p w14:paraId="66E9DBD9" w14:textId="420103B4" w:rsidR="00F77A5D" w:rsidRPr="0057501E" w:rsidRDefault="00783C3C" w:rsidP="002E78EC">
          <w:pPr>
            <w:pStyle w:val="Stopka"/>
            <w:ind w:left="855"/>
            <w:rPr>
              <w:color w:val="676D6F"/>
              <w:sz w:val="16"/>
              <w:szCs w:val="16"/>
            </w:rPr>
          </w:pPr>
          <w:r>
            <w:rPr>
              <w:color w:val="676D6F"/>
              <w:sz w:val="16"/>
              <w:szCs w:val="16"/>
            </w:rPr>
            <w:t>45-701 Opole</w:t>
          </w:r>
        </w:p>
      </w:tc>
      <w:tc>
        <w:tcPr>
          <w:tcW w:w="2835" w:type="dxa"/>
        </w:tcPr>
        <w:p w14:paraId="74CFFE92" w14:textId="0DD03B14" w:rsidR="002E78EC" w:rsidRPr="002E78EC" w:rsidRDefault="002E78EC" w:rsidP="002E78EC">
          <w:pPr>
            <w:pStyle w:val="Stopka"/>
            <w:ind w:left="-2"/>
            <w:rPr>
              <w:color w:val="676D6F"/>
              <w:sz w:val="16"/>
              <w:szCs w:val="16"/>
            </w:rPr>
          </w:pPr>
          <w:r w:rsidRPr="002E78EC">
            <w:rPr>
              <w:color w:val="676D6F"/>
              <w:sz w:val="16"/>
              <w:szCs w:val="16"/>
            </w:rPr>
            <w:t xml:space="preserve">KRS: </w:t>
          </w:r>
          <w:r w:rsidR="00783C3C" w:rsidRPr="00783C3C">
            <w:rPr>
              <w:color w:val="676D6F"/>
              <w:sz w:val="16"/>
              <w:szCs w:val="16"/>
            </w:rPr>
            <w:t>0000025417</w:t>
          </w:r>
        </w:p>
        <w:p w14:paraId="6A661E66" w14:textId="677020F3" w:rsidR="002E78EC" w:rsidRPr="002E78EC" w:rsidRDefault="002E78EC" w:rsidP="002E78EC">
          <w:pPr>
            <w:pStyle w:val="Stopka"/>
            <w:ind w:left="-2"/>
            <w:rPr>
              <w:color w:val="676D6F"/>
              <w:sz w:val="16"/>
              <w:szCs w:val="16"/>
            </w:rPr>
          </w:pPr>
          <w:r w:rsidRPr="002E78EC">
            <w:rPr>
              <w:color w:val="676D6F"/>
              <w:sz w:val="16"/>
              <w:szCs w:val="16"/>
            </w:rPr>
            <w:t xml:space="preserve">NIP: </w:t>
          </w:r>
          <w:r w:rsidR="00351432">
            <w:rPr>
              <w:color w:val="676D6F"/>
              <w:sz w:val="16"/>
              <w:szCs w:val="16"/>
            </w:rPr>
            <w:t>754-06-73-302</w:t>
          </w:r>
        </w:p>
        <w:p w14:paraId="6AA91687" w14:textId="6B4CDC4D" w:rsidR="002E78EC" w:rsidRPr="002E78EC" w:rsidRDefault="002E78EC" w:rsidP="002E78EC">
          <w:pPr>
            <w:pStyle w:val="Stopka"/>
            <w:ind w:left="-2"/>
            <w:rPr>
              <w:color w:val="676D6F"/>
              <w:sz w:val="16"/>
              <w:szCs w:val="16"/>
            </w:rPr>
          </w:pPr>
          <w:r w:rsidRPr="002E78EC">
            <w:rPr>
              <w:color w:val="676D6F"/>
              <w:sz w:val="16"/>
              <w:szCs w:val="16"/>
            </w:rPr>
            <w:t xml:space="preserve">REGON: </w:t>
          </w:r>
          <w:r w:rsidR="00783C3C" w:rsidRPr="00783C3C">
            <w:rPr>
              <w:color w:val="676D6F"/>
              <w:sz w:val="16"/>
              <w:szCs w:val="16"/>
            </w:rPr>
            <w:t>531685076</w:t>
          </w:r>
        </w:p>
        <w:p w14:paraId="1556B24F" w14:textId="3ABF14CA" w:rsidR="00F77A5D" w:rsidRPr="0057501E" w:rsidRDefault="00783C3C" w:rsidP="002E78EC">
          <w:pPr>
            <w:pStyle w:val="Stopka"/>
            <w:ind w:left="-2"/>
            <w:rPr>
              <w:color w:val="676D6F"/>
              <w:sz w:val="16"/>
              <w:szCs w:val="16"/>
            </w:rPr>
          </w:pPr>
          <w:r>
            <w:rPr>
              <w:color w:val="676D6F"/>
              <w:sz w:val="16"/>
              <w:szCs w:val="16"/>
            </w:rPr>
            <w:t xml:space="preserve">BDO: </w:t>
          </w:r>
          <w:r w:rsidRPr="00783C3C">
            <w:rPr>
              <w:color w:val="676D6F"/>
              <w:sz w:val="16"/>
              <w:szCs w:val="16"/>
            </w:rPr>
            <w:t>000135220</w:t>
          </w:r>
        </w:p>
      </w:tc>
      <w:tc>
        <w:tcPr>
          <w:tcW w:w="1985" w:type="dxa"/>
        </w:tcPr>
        <w:p w14:paraId="560157DF" w14:textId="28DA9372" w:rsidR="002E78EC" w:rsidRDefault="002E78EC" w:rsidP="00783C3C">
          <w:pPr>
            <w:pStyle w:val="Stopka"/>
            <w:rPr>
              <w:color w:val="676D6F"/>
              <w:sz w:val="16"/>
              <w:szCs w:val="16"/>
            </w:rPr>
          </w:pPr>
          <w:r w:rsidRPr="002E78EC">
            <w:rPr>
              <w:color w:val="676D6F"/>
              <w:sz w:val="16"/>
              <w:szCs w:val="16"/>
            </w:rPr>
            <w:t xml:space="preserve">+48 </w:t>
          </w:r>
          <w:r w:rsidR="00783C3C">
            <w:rPr>
              <w:color w:val="676D6F"/>
              <w:sz w:val="16"/>
              <w:szCs w:val="16"/>
            </w:rPr>
            <w:t>24 20 22 333</w:t>
          </w:r>
          <w:r w:rsidRPr="002E78EC">
            <w:rPr>
              <w:color w:val="676D6F"/>
              <w:sz w:val="16"/>
              <w:szCs w:val="16"/>
            </w:rPr>
            <w:t xml:space="preserve"> </w:t>
          </w:r>
        </w:p>
        <w:p w14:paraId="2F0D3A13" w14:textId="364B63A5" w:rsidR="002E78EC" w:rsidRPr="002E78EC" w:rsidRDefault="00783C3C" w:rsidP="002E78EC">
          <w:pPr>
            <w:pStyle w:val="Stopka"/>
            <w:rPr>
              <w:color w:val="676D6F"/>
              <w:sz w:val="16"/>
              <w:szCs w:val="16"/>
            </w:rPr>
          </w:pPr>
          <w:r>
            <w:rPr>
              <w:color w:val="676D6F"/>
              <w:sz w:val="16"/>
              <w:szCs w:val="16"/>
            </w:rPr>
            <w:t>orlencs</w:t>
          </w:r>
          <w:r w:rsidR="002E78EC" w:rsidRPr="002E78EC">
            <w:rPr>
              <w:color w:val="676D6F"/>
              <w:sz w:val="16"/>
              <w:szCs w:val="16"/>
            </w:rPr>
            <w:t>@</w:t>
          </w:r>
          <w:r>
            <w:rPr>
              <w:color w:val="676D6F"/>
              <w:sz w:val="16"/>
              <w:szCs w:val="16"/>
            </w:rPr>
            <w:t>orlencs.</w:t>
          </w:r>
          <w:r w:rsidR="002E78EC" w:rsidRPr="002E78EC">
            <w:rPr>
              <w:color w:val="676D6F"/>
              <w:sz w:val="16"/>
              <w:szCs w:val="16"/>
            </w:rPr>
            <w:t xml:space="preserve">pl </w:t>
          </w:r>
        </w:p>
        <w:p w14:paraId="3A032BC9" w14:textId="17B9BBC5" w:rsidR="00F77A5D" w:rsidRPr="0057501E" w:rsidRDefault="0002131F" w:rsidP="002E78EC">
          <w:pPr>
            <w:pStyle w:val="Stopka"/>
            <w:rPr>
              <w:color w:val="676D6F"/>
              <w:sz w:val="16"/>
              <w:szCs w:val="16"/>
            </w:rPr>
          </w:pPr>
          <w:hyperlink r:id="rId1" w:history="1">
            <w:r w:rsidRPr="0002131F">
              <w:rPr>
                <w:color w:val="676D6F"/>
                <w:sz w:val="16"/>
                <w:szCs w:val="16"/>
              </w:rPr>
              <w:t>https://cs.orlen.pl</w:t>
            </w:r>
          </w:hyperlink>
        </w:p>
      </w:tc>
    </w:tr>
    <w:bookmarkEnd w:id="0"/>
  </w:tbl>
  <w:p w14:paraId="7F05CBCF" w14:textId="77777777" w:rsidR="00F77A5D" w:rsidRDefault="00F77A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15E04" w14:textId="77777777" w:rsidR="004412F1" w:rsidRDefault="004412F1">
      <w:r>
        <w:separator/>
      </w:r>
    </w:p>
  </w:footnote>
  <w:footnote w:type="continuationSeparator" w:id="0">
    <w:p w14:paraId="17C3AC41" w14:textId="77777777" w:rsidR="004412F1" w:rsidRDefault="00441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A3E08" w14:textId="77777777" w:rsidR="00783C3C" w:rsidRDefault="00783C3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0AE63" w14:textId="2A4F96D2" w:rsidR="00833574" w:rsidRDefault="008662B3" w:rsidP="00833574">
    <w:pPr>
      <w:pStyle w:val="Nagwek"/>
      <w:jc w:val="center"/>
    </w:pPr>
    <w:r>
      <w:rPr>
        <w:noProof/>
      </w:rPr>
      <w:drawing>
        <wp:inline distT="0" distB="0" distL="0" distR="0" wp14:anchorId="4A59BCDF" wp14:editId="72B57829">
          <wp:extent cx="1104414" cy="1224000"/>
          <wp:effectExtent l="0" t="0" r="635" b="0"/>
          <wp:docPr id="1325058677" name="Obraz 1" descr="Obraz zawierający tekst, Grafika, Czcion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3056323" name="Obraz 1" descr="Obraz zawierający tekst, Grafika, Czcion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414" cy="122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EE1BB00" w14:textId="77777777" w:rsidR="00C3676F" w:rsidRDefault="00C3676F" w:rsidP="00833574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5C306" w14:textId="484B288D" w:rsidR="00F77A5D" w:rsidRDefault="00DE64D4" w:rsidP="00F77A5D">
    <w:pPr>
      <w:pStyle w:val="Nagwek"/>
      <w:jc w:val="center"/>
    </w:pPr>
    <w:r>
      <w:rPr>
        <w:noProof/>
      </w:rPr>
      <w:drawing>
        <wp:inline distT="0" distB="0" distL="0" distR="0" wp14:anchorId="2CFAA4A9" wp14:editId="394A10DA">
          <wp:extent cx="1187238" cy="1382400"/>
          <wp:effectExtent l="0" t="0" r="0" b="8255"/>
          <wp:docPr id="11241494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7238" cy="138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7739A" w14:textId="77777777" w:rsidR="0053627C" w:rsidRPr="0057501E" w:rsidRDefault="0053627C" w:rsidP="005750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811AB"/>
    <w:multiLevelType w:val="hybridMultilevel"/>
    <w:tmpl w:val="95C2C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A45884"/>
    <w:multiLevelType w:val="hybridMultilevel"/>
    <w:tmpl w:val="38046D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6E4338"/>
    <w:multiLevelType w:val="hybridMultilevel"/>
    <w:tmpl w:val="F25655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8730358">
    <w:abstractNumId w:val="1"/>
  </w:num>
  <w:num w:numId="2" w16cid:durableId="7123150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04615490">
    <w:abstractNumId w:val="0"/>
  </w:num>
  <w:num w:numId="4" w16cid:durableId="9720548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200"/>
    <w:rsid w:val="000054CA"/>
    <w:rsid w:val="0002131F"/>
    <w:rsid w:val="00031204"/>
    <w:rsid w:val="000727CA"/>
    <w:rsid w:val="00080006"/>
    <w:rsid w:val="000906F2"/>
    <w:rsid w:val="00096388"/>
    <w:rsid w:val="000B7C6D"/>
    <w:rsid w:val="000D2374"/>
    <w:rsid w:val="000D4EC0"/>
    <w:rsid w:val="000D54E7"/>
    <w:rsid w:val="000F6288"/>
    <w:rsid w:val="00121959"/>
    <w:rsid w:val="001224F2"/>
    <w:rsid w:val="00133746"/>
    <w:rsid w:val="00137ADB"/>
    <w:rsid w:val="00142068"/>
    <w:rsid w:val="00176F07"/>
    <w:rsid w:val="001819CE"/>
    <w:rsid w:val="00190876"/>
    <w:rsid w:val="00191169"/>
    <w:rsid w:val="001B6E4A"/>
    <w:rsid w:val="001C25C3"/>
    <w:rsid w:val="001D2A5D"/>
    <w:rsid w:val="001D4279"/>
    <w:rsid w:val="001E09A4"/>
    <w:rsid w:val="001E2A98"/>
    <w:rsid w:val="00206367"/>
    <w:rsid w:val="00213271"/>
    <w:rsid w:val="0021673A"/>
    <w:rsid w:val="00217FAD"/>
    <w:rsid w:val="00225D5D"/>
    <w:rsid w:val="002316C6"/>
    <w:rsid w:val="002437B5"/>
    <w:rsid w:val="00252DFF"/>
    <w:rsid w:val="0025314B"/>
    <w:rsid w:val="00256198"/>
    <w:rsid w:val="002651A6"/>
    <w:rsid w:val="002658AA"/>
    <w:rsid w:val="00270E00"/>
    <w:rsid w:val="002721F7"/>
    <w:rsid w:val="00282FC3"/>
    <w:rsid w:val="002832A9"/>
    <w:rsid w:val="00285C24"/>
    <w:rsid w:val="00295D58"/>
    <w:rsid w:val="002A04A9"/>
    <w:rsid w:val="002A4D52"/>
    <w:rsid w:val="002A645B"/>
    <w:rsid w:val="002B7378"/>
    <w:rsid w:val="002C12A0"/>
    <w:rsid w:val="002C5E35"/>
    <w:rsid w:val="002C5EBA"/>
    <w:rsid w:val="002D079F"/>
    <w:rsid w:val="002E0971"/>
    <w:rsid w:val="002E78EC"/>
    <w:rsid w:val="002F7D8D"/>
    <w:rsid w:val="003029A9"/>
    <w:rsid w:val="00312F38"/>
    <w:rsid w:val="0031797C"/>
    <w:rsid w:val="003230AA"/>
    <w:rsid w:val="00324E72"/>
    <w:rsid w:val="003364D4"/>
    <w:rsid w:val="00336ED4"/>
    <w:rsid w:val="00350A85"/>
    <w:rsid w:val="00351432"/>
    <w:rsid w:val="003532FA"/>
    <w:rsid w:val="00363859"/>
    <w:rsid w:val="00364E5D"/>
    <w:rsid w:val="003822FC"/>
    <w:rsid w:val="0038542B"/>
    <w:rsid w:val="003B10D7"/>
    <w:rsid w:val="003B11D8"/>
    <w:rsid w:val="003C5586"/>
    <w:rsid w:val="003C7667"/>
    <w:rsid w:val="003D11D3"/>
    <w:rsid w:val="003E11C0"/>
    <w:rsid w:val="003E454F"/>
    <w:rsid w:val="003F192D"/>
    <w:rsid w:val="003F1BDD"/>
    <w:rsid w:val="003F7B7E"/>
    <w:rsid w:val="00412384"/>
    <w:rsid w:val="00414681"/>
    <w:rsid w:val="00424F36"/>
    <w:rsid w:val="004412F1"/>
    <w:rsid w:val="00451375"/>
    <w:rsid w:val="00452C4C"/>
    <w:rsid w:val="00460D09"/>
    <w:rsid w:val="004675FB"/>
    <w:rsid w:val="0047221F"/>
    <w:rsid w:val="0047583C"/>
    <w:rsid w:val="004809E6"/>
    <w:rsid w:val="00485FBF"/>
    <w:rsid w:val="00494D29"/>
    <w:rsid w:val="004A6B0A"/>
    <w:rsid w:val="004A7E7F"/>
    <w:rsid w:val="004B02A4"/>
    <w:rsid w:val="004B2CCB"/>
    <w:rsid w:val="004C3E02"/>
    <w:rsid w:val="004D1BB1"/>
    <w:rsid w:val="004D5464"/>
    <w:rsid w:val="004E0C93"/>
    <w:rsid w:val="004F489C"/>
    <w:rsid w:val="00511FCD"/>
    <w:rsid w:val="0052331C"/>
    <w:rsid w:val="005337C2"/>
    <w:rsid w:val="0053627C"/>
    <w:rsid w:val="00536834"/>
    <w:rsid w:val="00540CCA"/>
    <w:rsid w:val="00542BA9"/>
    <w:rsid w:val="005661C4"/>
    <w:rsid w:val="0057501E"/>
    <w:rsid w:val="005824AC"/>
    <w:rsid w:val="00582AD5"/>
    <w:rsid w:val="00591C56"/>
    <w:rsid w:val="00593FEF"/>
    <w:rsid w:val="00596263"/>
    <w:rsid w:val="005A0E82"/>
    <w:rsid w:val="005A4ACF"/>
    <w:rsid w:val="005B0C03"/>
    <w:rsid w:val="005B684F"/>
    <w:rsid w:val="005B78AD"/>
    <w:rsid w:val="005C6DE6"/>
    <w:rsid w:val="005D46D4"/>
    <w:rsid w:val="005D6A94"/>
    <w:rsid w:val="005E3847"/>
    <w:rsid w:val="005E5FDF"/>
    <w:rsid w:val="005E63D1"/>
    <w:rsid w:val="00601410"/>
    <w:rsid w:val="00606891"/>
    <w:rsid w:val="0060696F"/>
    <w:rsid w:val="006318B8"/>
    <w:rsid w:val="006408D3"/>
    <w:rsid w:val="00642268"/>
    <w:rsid w:val="0066330B"/>
    <w:rsid w:val="006707C1"/>
    <w:rsid w:val="00671EC4"/>
    <w:rsid w:val="006A21F7"/>
    <w:rsid w:val="006C2F7A"/>
    <w:rsid w:val="006C348B"/>
    <w:rsid w:val="00707C38"/>
    <w:rsid w:val="00724FC5"/>
    <w:rsid w:val="0072773A"/>
    <w:rsid w:val="00731F8F"/>
    <w:rsid w:val="00743369"/>
    <w:rsid w:val="00744107"/>
    <w:rsid w:val="007532DA"/>
    <w:rsid w:val="007710DB"/>
    <w:rsid w:val="00775B72"/>
    <w:rsid w:val="00776353"/>
    <w:rsid w:val="00783C3C"/>
    <w:rsid w:val="00784B57"/>
    <w:rsid w:val="00792061"/>
    <w:rsid w:val="007A0A16"/>
    <w:rsid w:val="007A24A2"/>
    <w:rsid w:val="007A2A98"/>
    <w:rsid w:val="007A52A1"/>
    <w:rsid w:val="007A7A38"/>
    <w:rsid w:val="007C20E1"/>
    <w:rsid w:val="007D1347"/>
    <w:rsid w:val="007E3222"/>
    <w:rsid w:val="007F08E7"/>
    <w:rsid w:val="007F539A"/>
    <w:rsid w:val="0080344C"/>
    <w:rsid w:val="00812FDE"/>
    <w:rsid w:val="00833574"/>
    <w:rsid w:val="008341AF"/>
    <w:rsid w:val="008347D0"/>
    <w:rsid w:val="00836E6A"/>
    <w:rsid w:val="00850D06"/>
    <w:rsid w:val="00861889"/>
    <w:rsid w:val="008662B3"/>
    <w:rsid w:val="00871E2D"/>
    <w:rsid w:val="008745A2"/>
    <w:rsid w:val="00876C45"/>
    <w:rsid w:val="008804CC"/>
    <w:rsid w:val="008869D1"/>
    <w:rsid w:val="008973AF"/>
    <w:rsid w:val="008A0DB8"/>
    <w:rsid w:val="008A4AE0"/>
    <w:rsid w:val="008B582B"/>
    <w:rsid w:val="008D1CD4"/>
    <w:rsid w:val="008E149C"/>
    <w:rsid w:val="008E161B"/>
    <w:rsid w:val="008E2A59"/>
    <w:rsid w:val="008E2ECB"/>
    <w:rsid w:val="008E7469"/>
    <w:rsid w:val="008F1545"/>
    <w:rsid w:val="008F41EA"/>
    <w:rsid w:val="00904A23"/>
    <w:rsid w:val="0090558F"/>
    <w:rsid w:val="00915516"/>
    <w:rsid w:val="009351B9"/>
    <w:rsid w:val="00955ECB"/>
    <w:rsid w:val="009636A4"/>
    <w:rsid w:val="009822E0"/>
    <w:rsid w:val="009A20AC"/>
    <w:rsid w:val="009C06FA"/>
    <w:rsid w:val="009D10C7"/>
    <w:rsid w:val="00A0625E"/>
    <w:rsid w:val="00A14E43"/>
    <w:rsid w:val="00A151C4"/>
    <w:rsid w:val="00A208EF"/>
    <w:rsid w:val="00A20A2E"/>
    <w:rsid w:val="00A30451"/>
    <w:rsid w:val="00A36921"/>
    <w:rsid w:val="00A50A29"/>
    <w:rsid w:val="00A51470"/>
    <w:rsid w:val="00A5147A"/>
    <w:rsid w:val="00A54590"/>
    <w:rsid w:val="00A615B6"/>
    <w:rsid w:val="00A62BCA"/>
    <w:rsid w:val="00A738C8"/>
    <w:rsid w:val="00A81E2B"/>
    <w:rsid w:val="00A87846"/>
    <w:rsid w:val="00A963D5"/>
    <w:rsid w:val="00AC05C9"/>
    <w:rsid w:val="00AE7C3A"/>
    <w:rsid w:val="00B02BBE"/>
    <w:rsid w:val="00B0367B"/>
    <w:rsid w:val="00B063DF"/>
    <w:rsid w:val="00B13F7B"/>
    <w:rsid w:val="00B30B05"/>
    <w:rsid w:val="00B3683B"/>
    <w:rsid w:val="00B576B8"/>
    <w:rsid w:val="00B75D85"/>
    <w:rsid w:val="00B7788D"/>
    <w:rsid w:val="00B77C63"/>
    <w:rsid w:val="00B8410C"/>
    <w:rsid w:val="00B94982"/>
    <w:rsid w:val="00B94B20"/>
    <w:rsid w:val="00B96218"/>
    <w:rsid w:val="00B9727A"/>
    <w:rsid w:val="00B97CE0"/>
    <w:rsid w:val="00BA0FA5"/>
    <w:rsid w:val="00BA355E"/>
    <w:rsid w:val="00BB7CE6"/>
    <w:rsid w:val="00BC02B0"/>
    <w:rsid w:val="00BE126F"/>
    <w:rsid w:val="00BE5069"/>
    <w:rsid w:val="00C047C1"/>
    <w:rsid w:val="00C0637B"/>
    <w:rsid w:val="00C14F2E"/>
    <w:rsid w:val="00C3676F"/>
    <w:rsid w:val="00C36CEE"/>
    <w:rsid w:val="00C37D8C"/>
    <w:rsid w:val="00C47BD5"/>
    <w:rsid w:val="00C53CE3"/>
    <w:rsid w:val="00C760F5"/>
    <w:rsid w:val="00C843BA"/>
    <w:rsid w:val="00C85B8C"/>
    <w:rsid w:val="00C939BB"/>
    <w:rsid w:val="00C97B63"/>
    <w:rsid w:val="00CB4214"/>
    <w:rsid w:val="00CB569B"/>
    <w:rsid w:val="00CC5200"/>
    <w:rsid w:val="00CD26DA"/>
    <w:rsid w:val="00CE7751"/>
    <w:rsid w:val="00D04B70"/>
    <w:rsid w:val="00D21DD1"/>
    <w:rsid w:val="00D27643"/>
    <w:rsid w:val="00D34494"/>
    <w:rsid w:val="00D4236C"/>
    <w:rsid w:val="00D47C80"/>
    <w:rsid w:val="00D54BFF"/>
    <w:rsid w:val="00D60AE6"/>
    <w:rsid w:val="00D816BE"/>
    <w:rsid w:val="00D86494"/>
    <w:rsid w:val="00D941BF"/>
    <w:rsid w:val="00D97B93"/>
    <w:rsid w:val="00DB644B"/>
    <w:rsid w:val="00DD1A6A"/>
    <w:rsid w:val="00DD6FE9"/>
    <w:rsid w:val="00DE21DE"/>
    <w:rsid w:val="00DE357A"/>
    <w:rsid w:val="00DE64D4"/>
    <w:rsid w:val="00E01428"/>
    <w:rsid w:val="00E05F0E"/>
    <w:rsid w:val="00E24A1C"/>
    <w:rsid w:val="00E24E06"/>
    <w:rsid w:val="00E27E63"/>
    <w:rsid w:val="00E30A3C"/>
    <w:rsid w:val="00E30DCF"/>
    <w:rsid w:val="00E37CA5"/>
    <w:rsid w:val="00E43114"/>
    <w:rsid w:val="00E44600"/>
    <w:rsid w:val="00E54B84"/>
    <w:rsid w:val="00E56A68"/>
    <w:rsid w:val="00E66350"/>
    <w:rsid w:val="00E81AC3"/>
    <w:rsid w:val="00E82B9E"/>
    <w:rsid w:val="00E90D43"/>
    <w:rsid w:val="00E961BE"/>
    <w:rsid w:val="00E97014"/>
    <w:rsid w:val="00E974A6"/>
    <w:rsid w:val="00EA15B1"/>
    <w:rsid w:val="00EA2FFC"/>
    <w:rsid w:val="00EA794A"/>
    <w:rsid w:val="00EB6F8D"/>
    <w:rsid w:val="00EB7A75"/>
    <w:rsid w:val="00ED4557"/>
    <w:rsid w:val="00EE237A"/>
    <w:rsid w:val="00EF0740"/>
    <w:rsid w:val="00EF528C"/>
    <w:rsid w:val="00F003C2"/>
    <w:rsid w:val="00F05FF2"/>
    <w:rsid w:val="00F26CE7"/>
    <w:rsid w:val="00F27C62"/>
    <w:rsid w:val="00F35CC5"/>
    <w:rsid w:val="00F457BC"/>
    <w:rsid w:val="00F51F74"/>
    <w:rsid w:val="00F5258D"/>
    <w:rsid w:val="00F63D08"/>
    <w:rsid w:val="00F75CC6"/>
    <w:rsid w:val="00F75F89"/>
    <w:rsid w:val="00F76B37"/>
    <w:rsid w:val="00F77A5D"/>
    <w:rsid w:val="00F81B8E"/>
    <w:rsid w:val="00F910B9"/>
    <w:rsid w:val="00F92609"/>
    <w:rsid w:val="00F94D49"/>
    <w:rsid w:val="00F964B7"/>
    <w:rsid w:val="00FD0B36"/>
    <w:rsid w:val="00FD1EAA"/>
    <w:rsid w:val="00FE3E45"/>
    <w:rsid w:val="00FE4336"/>
    <w:rsid w:val="00FF1A17"/>
    <w:rsid w:val="00FF5E1B"/>
    <w:rsid w:val="00FF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7146DE"/>
  <w15:docId w15:val="{EC742F55-3E47-4D01-B921-BE0CD0FF7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77A5D"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link w:val="TekstpodstawowywcityZnak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rsid w:val="007E3222"/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850D06"/>
    <w:rPr>
      <w:rFonts w:ascii="Arial" w:hAnsi="Arial"/>
      <w:sz w:val="24"/>
    </w:rPr>
  </w:style>
  <w:style w:type="character" w:styleId="Odwoaniedokomentarza">
    <w:name w:val="annotation reference"/>
    <w:basedOn w:val="Domylnaczcionkaakapitu"/>
    <w:semiHidden/>
    <w:unhideWhenUsed/>
    <w:rsid w:val="0086188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861889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61889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618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861889"/>
    <w:rPr>
      <w:rFonts w:ascii="Arial" w:hAnsi="Arial"/>
      <w:b/>
      <w:bCs/>
    </w:rPr>
  </w:style>
  <w:style w:type="character" w:customStyle="1" w:styleId="fontstyle01">
    <w:name w:val="fontstyle01"/>
    <w:basedOn w:val="Domylnaczcionkaakapitu"/>
    <w:rsid w:val="00E56A68"/>
    <w:rPr>
      <w:rFonts w:ascii="Calibri-Bold" w:hAnsi="Calibri-Bold" w:hint="default"/>
      <w:b/>
      <w:bCs/>
      <w:i w:val="0"/>
      <w:iCs w:val="0"/>
      <w:color w:val="0F3780"/>
      <w:sz w:val="18"/>
      <w:szCs w:val="1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5147A"/>
    <w:rPr>
      <w:rFonts w:ascii="Tahoma" w:hAnsi="Tahoma"/>
      <w:snapToGrid w:val="0"/>
      <w:sz w:val="28"/>
    </w:rPr>
  </w:style>
  <w:style w:type="table" w:styleId="Tabela-Siatka">
    <w:name w:val="Table Grid"/>
    <w:basedOn w:val="Standardowy"/>
    <w:rsid w:val="006C2F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02131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7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s://cs.orlen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warszawa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52646C78BBDE4BB551C24B45F01197" ma:contentTypeVersion="1" ma:contentTypeDescription="Utwórz nowy dokument." ma:contentTypeScope="" ma:versionID="b799d9e3734b74790f0eb74a4f5ad44b">
  <xsd:schema xmlns:xsd="http://www.w3.org/2001/XMLSchema" xmlns:xs="http://www.w3.org/2001/XMLSchema" xmlns:p="http://schemas.microsoft.com/office/2006/metadata/properties" xmlns:ns1="http://schemas.microsoft.com/sharepoint/v3" xmlns:ns2="0659b6a8-4ef3-4ee2-9987-67fb9cde770e" xmlns:ns3="dd0a59eb-562c-4429-9b98-f1c85114c1d4" targetNamespace="http://schemas.microsoft.com/office/2006/metadata/properties" ma:root="true" ma:fieldsID="0ec90433e98f1ca8b12d5dcb07572492" ns1:_="" ns2:_="" ns3:_="">
    <xsd:import namespace="http://schemas.microsoft.com/sharepoint/v3"/>
    <xsd:import namespace="0659b6a8-4ef3-4ee2-9987-67fb9cde770e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8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  <xsd:element name="PublishingStartDate" ma:index="17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18" nillable="true" ma:displayName="Planowana data zakończeni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b6a8-4ef3-4ee2-9987-67fb9cde770e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9" nillable="true" ma:displayName="Opis dokumentu" ma:internalName="DocumentDescription">
      <xsd:simpleType>
        <xsd:restriction base="dms:Unknown"/>
      </xsd:simpleType>
    </xsd:element>
    <xsd:element name="DocumentWeight" ma:index="14" nillable="true" ma:displayName="Waga dokumentu" ma:internalName="DocumentWeight">
      <xsd:simpleType>
        <xsd:restriction base="dms:Number"/>
      </xsd:simpleType>
    </xsd:element>
    <xsd:element name="OpenInNewWindow" ma:index="15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description="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description="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2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6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0659b6a8-4ef3-4ee2-9987-67fb9cde770e">false</OpenInNewWindow>
    <DocumentDescription xmlns="0659b6a8-4ef3-4ee2-9987-67fb9cde770e" xsi:nil="true"/>
    <RoutingRuleDescription xmlns="http://schemas.microsoft.com/sharepoint/v3" xsi:nil="true"/>
    <PublishingExpirationDate xmlns="http://schemas.microsoft.com/sharepoint/v3" xsi:nil="true"/>
    <DocumentWeight xmlns="0659b6a8-4ef3-4ee2-9987-67fb9cde770e" xsi:nil="true"/>
    <PublishingStartDate xmlns="http://schemas.microsoft.com/sharepoint/v3" xsi:nil="true"/>
    <TaxCatchAll xmlns="dd0a59eb-562c-4429-9b98-f1c85114c1d4"/>
    <PublishDate xmlns="dd0a59eb-562c-4429-9b98-f1c85114c1d4">2020-08-06T22:00:00+00:00</PublishDate>
  </documentManagement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C2E2422-291C-4928-BB31-939B24653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659b6a8-4ef3-4ee2-9987-67fb9cde770e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6E9B9D-CF2B-4DD6-85A3-C20DC734E7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B2CD5A-1592-4044-B917-EB225FA1B5A7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0659b6a8-4ef3-4ee2-9987-67fb9cde770e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9D31E0C-658A-448F-AE39-9B059E4184B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papier_firmowyA4_warszawa-do_zaciagania_zobowiązan_2020</Template>
  <TotalTime>2</TotalTime>
  <Pages>1</Pages>
  <Words>41</Words>
  <Characters>446</Characters>
  <Application>Microsoft Office Word</Application>
  <DocSecurity>0</DocSecurity>
  <Lines>17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Warszawa – do zaciągania zobowiązań</vt:lpstr>
    </vt:vector>
  </TitlesOfParts>
  <Company>MARO</Company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Warszawa – do zaciągania zobowiązań</dc:title>
  <dc:creator>Kamil Stulgis</dc:creator>
  <cp:lastModifiedBy>Blonkowski Przemysław (OCS)</cp:lastModifiedBy>
  <cp:revision>2</cp:revision>
  <cp:lastPrinted>2023-09-11T10:44:00Z</cp:lastPrinted>
  <dcterms:created xsi:type="dcterms:W3CDTF">2026-04-23T11:03:00Z</dcterms:created>
  <dcterms:modified xsi:type="dcterms:W3CDTF">2026-04-23T11:03:00Z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0x010100B252646C78BBDE4BB551C24B45F01197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2023-06-26T10:53:17Z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dfff4d46-621b-4021-8561-d5b6b1f7f14e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b3b60e38-724b-44cb-8b52-7841a0346e9d_Enabled">
    <vt:lpwstr>true</vt:lpwstr>
  </property>
  <property fmtid="{D5CDD505-2E9C-101B-9397-08002B2CF9AE}" pid="12" name="MSIP_Label_b3b60e38-724b-44cb-8b52-7841a0346e9d_SetDate">
    <vt:lpwstr>2026-04-23T11:03:42Z</vt:lpwstr>
  </property>
  <property fmtid="{D5CDD505-2E9C-101B-9397-08002B2CF9AE}" pid="13" name="MSIP_Label_b3b60e38-724b-44cb-8b52-7841a0346e9d_Method">
    <vt:lpwstr>Standard</vt:lpwstr>
  </property>
  <property fmtid="{D5CDD505-2E9C-101B-9397-08002B2CF9AE}" pid="14" name="MSIP_Label_b3b60e38-724b-44cb-8b52-7841a0346e9d_Name">
    <vt:lpwstr>aad.gkorl.label.internal.gkorl</vt:lpwstr>
  </property>
  <property fmtid="{D5CDD505-2E9C-101B-9397-08002B2CF9AE}" pid="15" name="MSIP_Label_b3b60e38-724b-44cb-8b52-7841a0346e9d_SiteId">
    <vt:lpwstr>49ed4135-8213-4cdc-b4ed-aca2fd2e32c2</vt:lpwstr>
  </property>
  <property fmtid="{D5CDD505-2E9C-101B-9397-08002B2CF9AE}" pid="16" name="MSIP_Label_b3b60e38-724b-44cb-8b52-7841a0346e9d_ActionId">
    <vt:lpwstr>90e7017b-d872-418a-b40a-e96acb75f9a1</vt:lpwstr>
  </property>
  <property fmtid="{D5CDD505-2E9C-101B-9397-08002B2CF9AE}" pid="17" name="MSIP_Label_b3b60e38-724b-44cb-8b52-7841a0346e9d_ContentBits">
    <vt:lpwstr>0</vt:lpwstr>
  </property>
  <property fmtid="{D5CDD505-2E9C-101B-9397-08002B2CF9AE}" pid="18" name="MSIP_Label_b3b60e38-724b-44cb-8b52-7841a0346e9d_Tag">
    <vt:lpwstr>10, 3, 0, 1</vt:lpwstr>
  </property>
</Properties>
</file>